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151997E1" w14:textId="77777777" w:rsidR="00865B2B" w:rsidRDefault="00865B2B" w:rsidP="00865B2B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4301-0156/2023</w:t>
      </w:r>
    </w:p>
    <w:p w14:paraId="11E45C65" w14:textId="77777777" w:rsidR="00865B2B" w:rsidRDefault="00865B2B" w:rsidP="00865B2B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2023-281</w:t>
      </w:r>
    </w:p>
    <w:p w14:paraId="0F0EB34D" w14:textId="77777777" w:rsidR="00EF5515" w:rsidRDefault="00EF5515" w:rsidP="00A42189">
      <w:pPr>
        <w:jc w:val="both"/>
        <w:rPr>
          <w:rFonts w:cs="Arial"/>
        </w:rPr>
      </w:pPr>
      <w:bookmarkStart w:id="0" w:name="_GoBack"/>
      <w:bookmarkEnd w:id="0"/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0E255BB9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</w:t>
      </w:r>
      <w:r w:rsidR="000E2A59">
        <w:rPr>
          <w:rFonts w:cs="Arial"/>
          <w:i/>
        </w:rPr>
        <w:t>se predloži na poziv naročnika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ABEF1" w14:textId="77777777" w:rsidR="00F533BE" w:rsidRDefault="00F533BE">
      <w:r>
        <w:separator/>
      </w:r>
    </w:p>
  </w:endnote>
  <w:endnote w:type="continuationSeparator" w:id="0">
    <w:p w14:paraId="32772F4C" w14:textId="77777777" w:rsidR="00F533BE" w:rsidRDefault="00F5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1C6DA2E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E2A5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E2A5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6081E" w14:textId="77777777" w:rsidR="00F533BE" w:rsidRDefault="00F533BE">
      <w:r>
        <w:separator/>
      </w:r>
    </w:p>
  </w:footnote>
  <w:footnote w:type="continuationSeparator" w:id="0">
    <w:p w14:paraId="7D94BF8B" w14:textId="77777777" w:rsidR="00F533BE" w:rsidRDefault="00F53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79C3E4B7" w:rsidR="00C0552D" w:rsidRPr="009F4AF4" w:rsidRDefault="00F00BC1" w:rsidP="000E2A5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65B2B">
            <w:rPr>
              <w:rFonts w:cs="Arial"/>
              <w:color w:val="000000"/>
              <w:sz w:val="16"/>
              <w:szCs w:val="16"/>
            </w:rPr>
            <w:t>=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65B2B">
            <w:rPr>
              <w:rFonts w:cs="Arial"/>
              <w:color w:val="000000"/>
              <w:sz w:val="16"/>
              <w:szCs w:val="16"/>
            </w:rPr>
            <w:t xml:space="preserve">BLAGO + </w:t>
          </w:r>
          <w:r w:rsidR="000E2A59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2A59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331AE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65B2B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56859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842B4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0AE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3BE"/>
    <w:rsid w:val="00F53622"/>
    <w:rsid w:val="00F562B3"/>
    <w:rsid w:val="00F60526"/>
    <w:rsid w:val="00F62DE9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542EB0E9-CA8D-48B9-805A-FA308EE95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11</cp:revision>
  <cp:lastPrinted>2016-06-20T06:30:00Z</cp:lastPrinted>
  <dcterms:created xsi:type="dcterms:W3CDTF">2018-07-24T11:48:00Z</dcterms:created>
  <dcterms:modified xsi:type="dcterms:W3CDTF">2023-07-24T13:06:00Z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